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Poplar and Limehouse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Poplar and Limehouse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Poplar and Limehouse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Poplar and Limehouse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Poplar and Limehouse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Poplar and Limehouse are estimated to have a score of 1-2 on the PGSI (low-risk gambling), whilst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12.6%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78.2% </w:t>
      </w:r>
      <w:r w:rsidRPr="004747BF">
        <w:rPr>
          <w:rFonts w:ascii="Libre Franklin Light" w:eastAsia="Times New Roman" w:hAnsi="Libre Franklin Light" w:cs="Calibri Light"/>
        </w:rPr>
        <w:t xml:space="preserve">of those respondents classified as PGSI 8+ in Poplar and Limehouse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Poplar and Limehouse is estimated to be </w:t>
      </w:r>
      <w:r w:rsidRPr="00773DF7">
        <w:rPr>
          <w:rFonts w:ascii="Libre Franklin Light" w:eastAsia="Times New Roman" w:hAnsi="Libre Franklin Light" w:cs="Calibri Light"/>
          <w:b/>
          <w:bCs/>
          <w:color w:val="C45911" w:themeColor="accent2" w:themeShade="BF"/>
        </w:rPr>
        <w:t xml:space="preserve">£11,108,134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Poplar and Limehouse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27.8%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Poplar and Limehouse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Poplar and Limehouse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Poplar and Limehouse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12.6%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oplar and Limehous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Poplar and Limehouse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oplar and Limehous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Poplar and Limehouse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51.9%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Poplar and Limehouse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78.2%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oplar and Limehous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Poplar and Limehouse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25.3%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49.4%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Poplar and Limehouse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Poplar and Limehouse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75.8%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Poplar and Limehouse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Poplar and Limehouse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Poplar and Limehouse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£11,108,134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Poplar and Limehouse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£180,933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£3,741,802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£268,049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£75,389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£138,213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£6,703,748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£11,108,134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Poplar and Limehouse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Poplar and Limehouse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41.7%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Poplar and Limehouse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Poplar and Limehouse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60.2%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Poplar and Limehouse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Poplar and Limehouse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66.0%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Poplar and Limehouse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41.7%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Poplar and Limehouse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29.4%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Poplar and Limehouse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60.2%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Poplar and Limehouse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Poplar and Limehouse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66.0%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Poplar and Limehouse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93601E7-63B0-45C5-B091-CB935B45D9E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